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5778F" w14:textId="77777777" w:rsidR="00D43DFD" w:rsidRDefault="00D43DFD"/>
    <w:p w14:paraId="52B87F1E" w14:textId="18D18A8A" w:rsidR="008D329F" w:rsidRPr="008D329F" w:rsidRDefault="00DF7EA5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 xml:space="preserve">Φύλλο </w:t>
      </w:r>
      <w:r w:rsidR="008D329F" w:rsidRPr="008D329F">
        <w:rPr>
          <w:color w:val="2E74B5"/>
          <w:sz w:val="26"/>
          <w:lang w:val="el-GR"/>
        </w:rPr>
        <w:t xml:space="preserve">Συμμόρφωσης </w:t>
      </w: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6C7E1AD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AF17765" w14:textId="2DAF704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6351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Φίλτρο για προτζέκτορα</w:t>
            </w:r>
          </w:p>
        </w:tc>
      </w:tr>
      <w:tr w:rsidR="008D329F" w:rsidRPr="008D329F" w14:paraId="6D8250BC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CD83F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F0D22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5F573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45B90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7BB7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C0A30E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6040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6AA44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123E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FBA0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41BD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3A4C9E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E0347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ECFEA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96296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3EDE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EEAE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3867FD9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3E391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26BA79" w14:textId="77777777" w:rsidR="00A63512" w:rsidRPr="00A63512" w:rsidRDefault="00A63512" w:rsidP="00A6351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1 Φίλτρο γενικής χρήσης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 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για 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projector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SONY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VPL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-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EX</w:t>
            </w:r>
            <w:r w:rsidRPr="00A63512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7</w:t>
            </w:r>
          </w:p>
          <w:p w14:paraId="5C5632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1D41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70D8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132C3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4CC0A2F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508EF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CAB8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6244FAF" w14:textId="7AA80A5C" w:rsidR="008D329F" w:rsidRPr="008D329F" w:rsidRDefault="00A635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11B7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4B0FC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2AFA2B6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70200DA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A6F68"/>
    <w:rsid w:val="00A63512"/>
    <w:rsid w:val="00D43DFD"/>
    <w:rsid w:val="00DF7EA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BD2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5CBA6789</Template>
  <TotalTime>2</TotalTime>
  <Pages>1</Pages>
  <Words>40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2025-10-15T10:30:00Z</dcterms:created>
  <dcterms:modified xsi:type="dcterms:W3CDTF">2025-11-12T08:45:00Z</dcterms:modified>
</cp:coreProperties>
</file>